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48D89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CRANSEWYK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406A000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Thorgonby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Lincolnshire. Clerk.</w:t>
      </w:r>
    </w:p>
    <w:p w14:paraId="6D351B08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95AE57D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22AF53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Moigne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 and Edmund Jekyll</w:t>
      </w:r>
    </w:p>
    <w:p w14:paraId="10ACBE80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North Coates(q.v.).</w:t>
      </w:r>
    </w:p>
    <w:p w14:paraId="4E14E295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2453CCF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3A7A0A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F6884E3" w14:textId="77777777" w:rsidR="006D30D2" w:rsidRDefault="006D30D2" w:rsidP="006D30D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January 2022</w:t>
      </w:r>
    </w:p>
    <w:p w14:paraId="512FC1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1AC5A" w14:textId="77777777" w:rsidR="006D30D2" w:rsidRDefault="006D30D2" w:rsidP="009139A6">
      <w:r>
        <w:separator/>
      </w:r>
    </w:p>
  </w:endnote>
  <w:endnote w:type="continuationSeparator" w:id="0">
    <w:p w14:paraId="182EDF9F" w14:textId="77777777" w:rsidR="006D30D2" w:rsidRDefault="006D30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D5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6B9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11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E13E2" w14:textId="77777777" w:rsidR="006D30D2" w:rsidRDefault="006D30D2" w:rsidP="009139A6">
      <w:r>
        <w:separator/>
      </w:r>
    </w:p>
  </w:footnote>
  <w:footnote w:type="continuationSeparator" w:id="0">
    <w:p w14:paraId="6BE11F40" w14:textId="77777777" w:rsidR="006D30D2" w:rsidRDefault="006D30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B28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DE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19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0D2"/>
    <w:rsid w:val="000666E0"/>
    <w:rsid w:val="002510B7"/>
    <w:rsid w:val="005C130B"/>
    <w:rsid w:val="006D30D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FFE53"/>
  <w15:chartTrackingRefBased/>
  <w15:docId w15:val="{38251EFB-984C-445A-A6C9-5647CF28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30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2022-03-04T21:03:00Z</dcterms:created>
  <dcterms:modified xsi:type="dcterms:W3CDTF">2022-03-04T21:07:00Z</dcterms:modified>
</cp:coreProperties>
</file>